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404E185A" w14:textId="77777777" w:rsidR="005106AA" w:rsidRDefault="005106AA" w:rsidP="005106AA">
      <w:pPr>
        <w:spacing w:before="120"/>
        <w:ind w:left="3119" w:hanging="3119"/>
        <w:rPr>
          <w:rFonts w:asciiTheme="majorHAnsi" w:hAnsiTheme="majorHAnsi" w:cstheme="majorHAnsi"/>
          <w:b/>
          <w:color w:val="000000" w:themeColor="text1"/>
        </w:rPr>
      </w:pPr>
      <w:bookmarkStart w:id="0" w:name="_Ref157783048"/>
    </w:p>
    <w:p w14:paraId="1ABA690A" w14:textId="7C396113" w:rsidR="005106AA" w:rsidRPr="000777F7" w:rsidRDefault="005106AA" w:rsidP="005106AA">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Pr="004C7CFE">
        <w:rPr>
          <w:rFonts w:cs="Arial"/>
          <w:szCs w:val="22"/>
        </w:rPr>
        <w:t>10035001</w:t>
      </w:r>
    </w:p>
    <w:p w14:paraId="7C5C7195" w14:textId="77777777" w:rsidR="005106AA" w:rsidRPr="000777F7" w:rsidRDefault="005106AA" w:rsidP="005106AA">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Pr="00A84605">
        <w:rPr>
          <w:szCs w:val="22"/>
        </w:rPr>
        <w:t>Event management service for GIZ-African Union partner events in various countries</w:t>
      </w:r>
    </w:p>
    <w:p w14:paraId="693AEA35" w14:textId="1243176E" w:rsidR="00F7436E" w:rsidRDefault="00F7436E" w:rsidP="00322754">
      <w:pPr>
        <w:pStyle w:val="berschrift2"/>
      </w:pPr>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E9FD" w14:textId="77777777" w:rsidR="00A14DC9" w:rsidRDefault="00A14DC9" w:rsidP="00A637D0">
      <w:r>
        <w:separator/>
      </w:r>
    </w:p>
  </w:endnote>
  <w:endnote w:type="continuationSeparator" w:id="0">
    <w:p w14:paraId="6F60F7CA" w14:textId="77777777" w:rsidR="00A14DC9" w:rsidRDefault="00A14DC9"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B7DB" w14:textId="77777777" w:rsidR="00A14DC9" w:rsidRDefault="00A14DC9" w:rsidP="00A637D0">
      <w:r>
        <w:separator/>
      </w:r>
    </w:p>
  </w:footnote>
  <w:footnote w:type="continuationSeparator" w:id="0">
    <w:p w14:paraId="4137FF8B" w14:textId="77777777" w:rsidR="00A14DC9" w:rsidRDefault="00A14DC9"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D06"/>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6AA"/>
    <w:rsid w:val="00510ED4"/>
    <w:rsid w:val="005143E2"/>
    <w:rsid w:val="0051470D"/>
    <w:rsid w:val="00520C3F"/>
    <w:rsid w:val="005214BD"/>
    <w:rsid w:val="005220A1"/>
    <w:rsid w:val="00527029"/>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47079"/>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14DC9"/>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0901"/>
    <w:rsid w:val="00F2243E"/>
    <w:rsid w:val="00F2272E"/>
    <w:rsid w:val="00F25956"/>
    <w:rsid w:val="00F300AA"/>
    <w:rsid w:val="00F3752F"/>
    <w:rsid w:val="00F440F9"/>
    <w:rsid w:val="00F52ED5"/>
    <w:rsid w:val="00F55147"/>
    <w:rsid w:val="00F5516B"/>
    <w:rsid w:val="00F62333"/>
    <w:rsid w:val="00F65402"/>
    <w:rsid w:val="00F65EE1"/>
    <w:rsid w:val="00F700C7"/>
    <w:rsid w:val="00F7436E"/>
    <w:rsid w:val="00F801BD"/>
    <w:rsid w:val="00F86AB5"/>
    <w:rsid w:val="00F8712E"/>
    <w:rsid w:val="00F96DC6"/>
    <w:rsid w:val="00FA0578"/>
    <w:rsid w:val="00FA1045"/>
    <w:rsid w:val="00FA15AD"/>
    <w:rsid w:val="00FA3E3C"/>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527029"/>
    <w:rsid w:val="006925CD"/>
    <w:rsid w:val="006D30D0"/>
    <w:rsid w:val="0089618F"/>
    <w:rsid w:val="00BD7E6C"/>
    <w:rsid w:val="00C43973"/>
    <w:rsid w:val="00EB5019"/>
    <w:rsid w:val="00EE0086"/>
    <w:rsid w:val="00F441FF"/>
    <w:rsid w:val="00FA3E3C"/>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430</Words>
  <Characters>2709</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Machmud Gadjisade</cp:lastModifiedBy>
  <cp:revision>18</cp:revision>
  <cp:lastPrinted>2017-01-27T10:44:00Z</cp:lastPrinted>
  <dcterms:created xsi:type="dcterms:W3CDTF">2024-03-26T20:51:00Z</dcterms:created>
  <dcterms:modified xsi:type="dcterms:W3CDTF">2026-08-22T15:56:00Z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